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2026-040-16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Erschließung Wiesenweg in 56244 Ötzingen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Erstmalige Herstellung von Straße, Wasser- und Abwasseranlagen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E675F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AAB19A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4F66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942298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9E70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EC508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36B2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B5634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07902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Wick, Stefan - VG Wirges</cp:lastModifiedBy>
  <cp:revision>2</cp:revision>
  <cp:lastPrinted>2010-03-03T17:05:00Z</cp:lastPrinted>
  <dcterms:created xsi:type="dcterms:W3CDTF">2026-06-09T12:25:00Z</dcterms:created>
  <dcterms:modified xsi:type="dcterms:W3CDTF">2026-06-09T12:25:00Z</dcterms:modified>
</cp:coreProperties>
</file>